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5D8" w:rsidRDefault="00F935D8" w:rsidP="00F935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F935D8" w:rsidRDefault="00F935D8" w:rsidP="00F935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35D8" w:rsidRDefault="00F935D8" w:rsidP="00F935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35D8" w:rsidRDefault="00F935D8" w:rsidP="00F935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Launceston,</w:t>
      </w:r>
    </w:p>
    <w:p w:rsidR="00F935D8" w:rsidRDefault="00F935D8" w:rsidP="00F935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935D8" w:rsidRDefault="00F935D8" w:rsidP="00F935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24-15)</w:t>
      </w:r>
    </w:p>
    <w:p w:rsidR="00F935D8" w:rsidRDefault="00F935D8" w:rsidP="00F935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35D8" w:rsidRDefault="00F935D8" w:rsidP="00F935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35D8" w:rsidRDefault="00F935D8" w:rsidP="00F935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2016</w:t>
      </w:r>
    </w:p>
    <w:p w:rsidR="00DD5B8A" w:rsidRPr="00F935D8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F935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5D8" w:rsidRDefault="00F935D8" w:rsidP="00564E3C">
      <w:pPr>
        <w:spacing w:after="0" w:line="240" w:lineRule="auto"/>
      </w:pPr>
      <w:r>
        <w:separator/>
      </w:r>
    </w:p>
  </w:endnote>
  <w:endnote w:type="continuationSeparator" w:id="0">
    <w:p w:rsidR="00F935D8" w:rsidRDefault="00F935D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935D8">
      <w:rPr>
        <w:rFonts w:ascii="Times New Roman" w:hAnsi="Times New Roman" w:cs="Times New Roman"/>
        <w:noProof/>
        <w:sz w:val="24"/>
        <w:szCs w:val="24"/>
      </w:rPr>
      <w:t>25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5D8" w:rsidRDefault="00F935D8" w:rsidP="00564E3C">
      <w:pPr>
        <w:spacing w:after="0" w:line="240" w:lineRule="auto"/>
      </w:pPr>
      <w:r>
        <w:separator/>
      </w:r>
    </w:p>
  </w:footnote>
  <w:footnote w:type="continuationSeparator" w:id="0">
    <w:p w:rsidR="00F935D8" w:rsidRDefault="00F935D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5D8"/>
    <w:rsid w:val="00372DC6"/>
    <w:rsid w:val="00564E3C"/>
    <w:rsid w:val="0064591D"/>
    <w:rsid w:val="00DD5B8A"/>
    <w:rsid w:val="00EB41B8"/>
    <w:rsid w:val="00F14DE1"/>
    <w:rsid w:val="00F9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671C5"/>
  <w15:chartTrackingRefBased/>
  <w15:docId w15:val="{5F36F6E1-7693-406C-B181-5273B33CA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2016-01-25T21:47:00Z</dcterms:created>
  <dcterms:modified xsi:type="dcterms:W3CDTF">2016-01-25T21:48:00Z</dcterms:modified>
</cp:coreProperties>
</file>